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57FEA" w14:textId="7B537792" w:rsidR="00BA00A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PLOWRIGH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d.1474)</w:t>
      </w:r>
    </w:p>
    <w:p w14:paraId="4C1F272E" w14:textId="601E1234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Edlington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AD31CC" w14:textId="1B5C684E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A424A" w14:textId="616DF56F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D9A62" w14:textId="2A8B94ED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Aug.1474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47DD132D" w14:textId="0FEDB6EA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?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D8EE6C2" w14:textId="5E375958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B8001" w14:textId="131A6395" w:rsid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B0DF6" w14:textId="3DD82B36" w:rsidR="009D535B" w:rsidRPr="009D535B" w:rsidRDefault="009D53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sectPr w:rsidR="009D535B" w:rsidRPr="009D53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2F9DB" w14:textId="77777777" w:rsidR="009D535B" w:rsidRDefault="009D535B" w:rsidP="009139A6">
      <w:r>
        <w:separator/>
      </w:r>
    </w:p>
  </w:endnote>
  <w:endnote w:type="continuationSeparator" w:id="0">
    <w:p w14:paraId="77893C77" w14:textId="77777777" w:rsidR="009D535B" w:rsidRDefault="009D53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F78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A48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7B7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92201" w14:textId="77777777" w:rsidR="009D535B" w:rsidRDefault="009D535B" w:rsidP="009139A6">
      <w:r>
        <w:separator/>
      </w:r>
    </w:p>
  </w:footnote>
  <w:footnote w:type="continuationSeparator" w:id="0">
    <w:p w14:paraId="197DE5D8" w14:textId="77777777" w:rsidR="009D535B" w:rsidRDefault="009D53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CF9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BAB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D28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35B"/>
    <w:rsid w:val="000666E0"/>
    <w:rsid w:val="002510B7"/>
    <w:rsid w:val="005C130B"/>
    <w:rsid w:val="00826F5C"/>
    <w:rsid w:val="009139A6"/>
    <w:rsid w:val="009448BB"/>
    <w:rsid w:val="009D535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CD3DD"/>
  <w15:chartTrackingRefBased/>
  <w15:docId w15:val="{1886DFB5-FFF4-4FB8-822E-0CB53BB8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2021-03-16T12:54:00Z</dcterms:created>
  <dcterms:modified xsi:type="dcterms:W3CDTF">2021-03-16T12:56:00Z</dcterms:modified>
</cp:coreProperties>
</file>